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3562A6">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3562A6">
              <w:t>2</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02</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5B148C"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FF063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F0630">
        <w:t>Foreword</w:t>
      </w:r>
      <w:r w:rsidR="00FF0630">
        <w:tab/>
      </w:r>
      <w:r w:rsidR="00FF0630">
        <w:fldChar w:fldCharType="begin"/>
      </w:r>
      <w:r w:rsidR="00FF0630">
        <w:instrText xml:space="preserve"> PAGEREF _Toc95595039 \h </w:instrText>
      </w:r>
      <w:r w:rsidR="00FF0630">
        <w:fldChar w:fldCharType="separate"/>
      </w:r>
      <w:r w:rsidR="00FF0630">
        <w:t>4</w:t>
      </w:r>
      <w:r w:rsidR="00FF0630">
        <w:fldChar w:fldCharType="end"/>
      </w:r>
    </w:p>
    <w:p w:rsidR="00FF0630" w:rsidRDefault="00FF063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_Toc95595040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_Toc95595041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_Toc95595042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_Toc95595043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_Toc95595044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_Toc95595045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_Toc95595046 \h </w:instrText>
      </w:r>
      <w:r>
        <w:fldChar w:fldCharType="separate"/>
      </w:r>
      <w:r>
        <w:t>7</w:t>
      </w:r>
      <w:r>
        <w:fldChar w:fldCharType="end"/>
      </w:r>
    </w:p>
    <w:p w:rsidR="00FF0630" w:rsidRDefault="00FF063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_Toc95595047 \h </w:instrText>
      </w:r>
      <w:r>
        <w:fldChar w:fldCharType="separate"/>
      </w:r>
      <w:r>
        <w:t>7</w:t>
      </w:r>
      <w:r>
        <w:fldChar w:fldCharType="end"/>
      </w:r>
    </w:p>
    <w:p w:rsidR="00FF0630" w:rsidRDefault="00FF063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_Toc95595048 \h </w:instrText>
      </w:r>
      <w:r>
        <w:fldChar w:fldCharType="separate"/>
      </w:r>
      <w:r>
        <w:t>8</w:t>
      </w:r>
      <w:r>
        <w:fldChar w:fldCharType="end"/>
      </w:r>
    </w:p>
    <w:p w:rsidR="00FF0630" w:rsidRDefault="00FF0630">
      <w:pPr>
        <w:pStyle w:val="TOC3"/>
        <w:rPr>
          <w:rFonts w:asciiTheme="minorHAnsi" w:hAnsiTheme="minorHAnsi" w:cstheme="minorBidi"/>
          <w:sz w:val="22"/>
          <w:szCs w:val="22"/>
          <w:lang w:val="en-US" w:eastAsia="zh-CN"/>
        </w:rPr>
      </w:pPr>
      <w:r w:rsidRPr="00ED545A">
        <w:rPr>
          <w:rFonts w:eastAsia="Times New Roman"/>
        </w:rPr>
        <w:t>4.1.1</w:t>
      </w:r>
      <w:r>
        <w:rPr>
          <w:rFonts w:asciiTheme="minorHAnsi" w:hAnsiTheme="minorHAnsi" w:cstheme="minorBidi"/>
          <w:sz w:val="22"/>
          <w:szCs w:val="22"/>
          <w:lang w:val="en-US" w:eastAsia="zh-CN"/>
        </w:rPr>
        <w:tab/>
      </w:r>
      <w:r w:rsidRPr="00ED545A">
        <w:rPr>
          <w:rFonts w:eastAsia="Times New Roman"/>
        </w:rPr>
        <w:t>Objective and scope</w:t>
      </w:r>
      <w:r>
        <w:tab/>
      </w:r>
      <w:r>
        <w:fldChar w:fldCharType="begin"/>
      </w:r>
      <w:r>
        <w:instrText xml:space="preserve"> PAGEREF _Toc95595049 \h </w:instrText>
      </w:r>
      <w:r>
        <w:fldChar w:fldCharType="separate"/>
      </w:r>
      <w:r>
        <w:t>8</w:t>
      </w:r>
      <w:r>
        <w:fldChar w:fldCharType="end"/>
      </w:r>
    </w:p>
    <w:p w:rsidR="00FF0630" w:rsidRDefault="00FF0630">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_Toc95595050 \h </w:instrText>
      </w:r>
      <w:r>
        <w:fldChar w:fldCharType="separate"/>
      </w:r>
      <w:r>
        <w:t>8</w:t>
      </w:r>
      <w:r>
        <w:fldChar w:fldCharType="end"/>
      </w:r>
    </w:p>
    <w:p w:rsidR="00FF0630" w:rsidRDefault="00FF0630">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_Toc95595051 \h </w:instrText>
      </w:r>
      <w:r>
        <w:fldChar w:fldCharType="separate"/>
      </w:r>
      <w:r>
        <w:t>8</w:t>
      </w:r>
      <w:r>
        <w:fldChar w:fldCharType="end"/>
      </w:r>
    </w:p>
    <w:p w:rsidR="00FF0630" w:rsidRDefault="00FF0630">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ED545A">
        <w:rPr>
          <w:lang w:val="en-US"/>
        </w:rPr>
        <w:t>Applicability of simultaneous Rx/Tx capability for similar band combination</w:t>
      </w:r>
      <w:r>
        <w:tab/>
      </w:r>
      <w:r>
        <w:fldChar w:fldCharType="begin"/>
      </w:r>
      <w:r>
        <w:instrText xml:space="preserve"> PAGEREF _Toc95595052 \h </w:instrText>
      </w:r>
      <w:r>
        <w:fldChar w:fldCharType="separate"/>
      </w:r>
      <w:r>
        <w:t>8</w:t>
      </w:r>
      <w:r>
        <w:fldChar w:fldCharType="end"/>
      </w:r>
    </w:p>
    <w:p w:rsidR="00FF0630" w:rsidRDefault="00FF0630">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_Toc95595053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ED545A">
        <w:rPr>
          <w:bCs/>
        </w:rPr>
        <w:t>FR1+FR1 FDD-TDD band combination</w:t>
      </w:r>
      <w:r>
        <w:tab/>
      </w:r>
      <w:r>
        <w:fldChar w:fldCharType="begin"/>
      </w:r>
      <w:r>
        <w:instrText xml:space="preserve"> PAGEREF _Toc95595054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ED545A">
        <w:rPr>
          <w:bCs/>
        </w:rPr>
        <w:t>FR1+FR1 TDD-TDD band combination</w:t>
      </w:r>
      <w:r>
        <w:tab/>
      </w:r>
      <w:r>
        <w:fldChar w:fldCharType="begin"/>
      </w:r>
      <w:r>
        <w:instrText xml:space="preserve"> PAGEREF _Toc95595055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ED545A">
        <w:rPr>
          <w:bCs/>
        </w:rPr>
        <w:t>FR1+FR2 FDD-TDD band combination</w:t>
      </w:r>
      <w:r>
        <w:tab/>
      </w:r>
      <w:r>
        <w:fldChar w:fldCharType="begin"/>
      </w:r>
      <w:r>
        <w:instrText xml:space="preserve"> PAGEREF _Toc95595056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rsidRPr="00ED545A">
        <w:rPr>
          <w:bCs/>
        </w:rPr>
        <w:t>FR1+FR2 TDD-TDD band combination</w:t>
      </w:r>
      <w:r>
        <w:tab/>
      </w:r>
      <w:r>
        <w:fldChar w:fldCharType="begin"/>
      </w:r>
      <w:r>
        <w:instrText xml:space="preserve"> PAGEREF _Toc95595057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ED545A">
        <w:rPr>
          <w:bCs/>
        </w:rPr>
        <w:t>FR2+FR2 TDD-TDD band combination</w:t>
      </w:r>
      <w:r>
        <w:tab/>
      </w:r>
      <w:r>
        <w:fldChar w:fldCharType="begin"/>
      </w:r>
      <w:r>
        <w:instrText xml:space="preserve"> PAGEREF _Toc95595058 \h </w:instrText>
      </w:r>
      <w:r>
        <w:fldChar w:fldCharType="separate"/>
      </w:r>
      <w:r>
        <w:t>9</w:t>
      </w:r>
      <w:r>
        <w:fldChar w:fldCharType="end"/>
      </w:r>
    </w:p>
    <w:p w:rsidR="00FF0630" w:rsidRDefault="00FF0630">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_Toc95595059 \h </w:instrText>
      </w:r>
      <w:r>
        <w:fldChar w:fldCharType="separate"/>
      </w:r>
      <w:r>
        <w:t>9</w:t>
      </w:r>
      <w:r>
        <w:fldChar w:fldCharType="end"/>
      </w:r>
    </w:p>
    <w:p w:rsidR="00FF0630" w:rsidRDefault="00FF0630">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_Toc95595060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CA band combinations</w:t>
      </w:r>
      <w:r>
        <w:tab/>
      </w:r>
      <w:r>
        <w:fldChar w:fldCharType="begin"/>
      </w:r>
      <w:r>
        <w:instrText xml:space="preserve"> PAGEREF _Toc95595061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SUL band combinations</w:t>
      </w:r>
      <w:r>
        <w:tab/>
      </w:r>
      <w:r>
        <w:fldChar w:fldCharType="begin"/>
      </w:r>
      <w:r>
        <w:instrText xml:space="preserve"> PAGEREF _Toc95595062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MR-DC band combinations</w:t>
      </w:r>
      <w:r>
        <w:tab/>
      </w:r>
      <w:r>
        <w:fldChar w:fldCharType="begin"/>
      </w:r>
      <w:r>
        <w:instrText xml:space="preserve"> PAGEREF _Toc95595063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NR-DC band combinations</w:t>
      </w:r>
      <w:r>
        <w:tab/>
      </w:r>
      <w:r>
        <w:fldChar w:fldCharType="begin"/>
      </w:r>
      <w:r>
        <w:instrText xml:space="preserve"> PAGEREF _Toc95595064 \h </w:instrText>
      </w:r>
      <w:r>
        <w:fldChar w:fldCharType="separate"/>
      </w:r>
      <w:r>
        <w:t>10</w:t>
      </w:r>
      <w:r>
        <w:fldChar w:fldCharType="end"/>
      </w:r>
    </w:p>
    <w:p w:rsidR="00FF0630" w:rsidRDefault="00FF063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FDD-TDD band combinations</w:t>
      </w:r>
      <w:r>
        <w:tab/>
      </w:r>
      <w:r>
        <w:fldChar w:fldCharType="begin"/>
      </w:r>
      <w:r>
        <w:instrText xml:space="preserve"> PAGEREF _Toc95595065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CA band combinations</w:t>
      </w:r>
      <w:r>
        <w:tab/>
      </w:r>
      <w:r>
        <w:fldChar w:fldCharType="begin"/>
      </w:r>
      <w:r>
        <w:instrText xml:space="preserve"> PAGEREF _Toc95595066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SUL band combinations</w:t>
      </w:r>
      <w:r>
        <w:tab/>
      </w:r>
      <w:r>
        <w:fldChar w:fldCharType="begin"/>
      </w:r>
      <w:r>
        <w:instrText xml:space="preserve"> PAGEREF _Toc95595067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MR-DC band combinations</w:t>
      </w:r>
      <w:r>
        <w:tab/>
      </w:r>
      <w:r>
        <w:fldChar w:fldCharType="begin"/>
      </w:r>
      <w:r>
        <w:instrText xml:space="preserve"> PAGEREF _Toc95595068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NR-DC band combinations</w:t>
      </w:r>
      <w:r>
        <w:tab/>
      </w:r>
      <w:r>
        <w:fldChar w:fldCharType="begin"/>
      </w:r>
      <w:r>
        <w:instrText xml:space="preserve"> PAGEREF _Toc95595069 \h </w:instrText>
      </w:r>
      <w:r>
        <w:fldChar w:fldCharType="separate"/>
      </w:r>
      <w:r>
        <w:t>11</w:t>
      </w:r>
      <w:r>
        <w:fldChar w:fldCharType="end"/>
      </w:r>
    </w:p>
    <w:p w:rsidR="00FF0630" w:rsidRDefault="00FF0630">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_Toc95595070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4" w:name="foreword"/>
      <w:bookmarkStart w:id="15" w:name="_Toc9559503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rsidR="00080512" w:rsidRPr="004D3578" w:rsidRDefault="00080512">
      <w:pPr>
        <w:pStyle w:val="Heading1"/>
      </w:pPr>
      <w:r w:rsidRPr="004D3578">
        <w:br w:type="page"/>
      </w:r>
      <w:bookmarkStart w:id="18" w:name="scope"/>
      <w:bookmarkStart w:id="19" w:name="_Toc95595040"/>
      <w:bookmarkEnd w:id="18"/>
      <w:r w:rsidRPr="004D3578">
        <w:lastRenderedPageBreak/>
        <w:t>1</w:t>
      </w:r>
      <w:r w:rsidRPr="004D3578">
        <w:tab/>
        <w:t>Scope</w:t>
      </w:r>
      <w:bookmarkEnd w:id="19"/>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20" w:name="references"/>
      <w:bookmarkStart w:id="21" w:name="_Toc9559504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Heading1"/>
      </w:pPr>
      <w:bookmarkStart w:id="22" w:name="definitions"/>
      <w:bookmarkStart w:id="23" w:name="_Toc95595042"/>
      <w:bookmarkEnd w:id="22"/>
      <w:r w:rsidRPr="004D3578">
        <w:t>3</w:t>
      </w:r>
      <w:r w:rsidRPr="004D3578">
        <w:tab/>
        <w:t>Definitions</w:t>
      </w:r>
      <w:r w:rsidR="00602AEA">
        <w:t xml:space="preserve"> of terms, symbols and abbreviations</w:t>
      </w:r>
      <w:bookmarkEnd w:id="23"/>
    </w:p>
    <w:p w:rsidR="00080512" w:rsidRPr="004D3578" w:rsidRDefault="00080512">
      <w:pPr>
        <w:pStyle w:val="Heading2"/>
      </w:pPr>
      <w:bookmarkStart w:id="24" w:name="_Toc9559504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5" w:name="_Toc95595044"/>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6" w:name="_Toc95595045"/>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7" w:name="clause4"/>
      <w:bookmarkStart w:id="28" w:name="_Toc47739606"/>
      <w:bookmarkStart w:id="29" w:name="_Toc54020116"/>
      <w:bookmarkStart w:id="30" w:name="_Toc95595046"/>
      <w:bookmarkEnd w:id="27"/>
      <w:r w:rsidRPr="004D3578">
        <w:t>4</w:t>
      </w:r>
      <w:r w:rsidRPr="004D3578">
        <w:tab/>
      </w:r>
      <w:r>
        <w:t>Background</w:t>
      </w:r>
      <w:bookmarkEnd w:id="28"/>
      <w:bookmarkEnd w:id="29"/>
      <w:bookmarkEnd w:id="30"/>
    </w:p>
    <w:p w:rsidR="00EF2271" w:rsidRPr="004D3578" w:rsidRDefault="00EF2271" w:rsidP="00EF2271">
      <w:pPr>
        <w:pStyle w:val="Heading2"/>
      </w:pPr>
      <w:bookmarkStart w:id="31" w:name="_Toc47739607"/>
      <w:bookmarkStart w:id="32" w:name="_Toc54020117"/>
      <w:bookmarkStart w:id="33" w:name="_Toc95595047"/>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36" w:name="_Toc95595048"/>
      <w:r>
        <w:t>4.2</w:t>
      </w:r>
      <w:r w:rsidRPr="004D3578">
        <w:tab/>
      </w:r>
      <w:r>
        <w:t>Objective</w:t>
      </w:r>
      <w:bookmarkEnd w:id="36"/>
    </w:p>
    <w:p w:rsidR="00CA306F" w:rsidRPr="00CA306F" w:rsidRDefault="00CA306F" w:rsidP="00CA306F">
      <w:pPr>
        <w:pStyle w:val="Heading3"/>
        <w:rPr>
          <w:rFonts w:eastAsia="Times New Roman"/>
        </w:rPr>
      </w:pPr>
      <w:bookmarkStart w:id="37" w:name="_Toc95595049"/>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38" w:name="_Toc95595050"/>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39" w:name="_Toc95595051"/>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3F6378" w:rsidRPr="00BF1953" w:rsidRDefault="003F6378" w:rsidP="003F6378">
      <w:pPr>
        <w:pStyle w:val="Heading2"/>
        <w:spacing w:after="240"/>
        <w:ind w:left="0" w:firstLine="0"/>
      </w:pPr>
      <w:bookmarkStart w:id="40" w:name="_Toc95595052"/>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40"/>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 for similar band combination</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Pr="00876963"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Default="003F6378" w:rsidP="003F6378"/>
    <w:p w:rsidR="003562A6" w:rsidRDefault="003562A6" w:rsidP="003562A6">
      <w:pPr>
        <w:pStyle w:val="Heading2"/>
        <w:spacing w:after="240"/>
        <w:ind w:left="0" w:firstLine="0"/>
      </w:pPr>
      <w:bookmarkStart w:id="41" w:name="_Toc95595053"/>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1"/>
    </w:p>
    <w:p w:rsidR="003562A6" w:rsidRDefault="003562A6" w:rsidP="003562A6">
      <w:pPr>
        <w:pStyle w:val="Heading3"/>
        <w:ind w:left="0" w:firstLine="0"/>
      </w:pPr>
      <w:bookmarkStart w:id="42" w:name="_Toc95595054"/>
      <w:r>
        <w:t>5.2.1</w:t>
      </w:r>
      <w:r>
        <w:tab/>
      </w:r>
      <w:r w:rsidRPr="003A7DF6">
        <w:rPr>
          <w:bCs/>
        </w:rPr>
        <w:t>FR1+FR1 FDD-TDD band combination</w:t>
      </w:r>
      <w:bookmarkEnd w:id="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562A6" w:rsidRPr="007728E5" w:rsidRDefault="003562A6" w:rsidP="003562A6">
      <w:pPr>
        <w:numPr>
          <w:ilvl w:val="0"/>
          <w:numId w:val="8"/>
        </w:numPr>
        <w:spacing w:after="120" w:line="259" w:lineRule="auto"/>
        <w:jc w:val="both"/>
      </w:pPr>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p>
    <w:p w:rsidR="003562A6" w:rsidRPr="007728E5" w:rsidRDefault="003562A6" w:rsidP="003562A6"/>
    <w:p w:rsidR="003562A6" w:rsidRDefault="003562A6" w:rsidP="003562A6">
      <w:pPr>
        <w:pStyle w:val="Heading3"/>
        <w:ind w:left="0" w:firstLine="0"/>
      </w:pPr>
      <w:bookmarkStart w:id="43" w:name="_Toc95595055"/>
      <w:r>
        <w:t>5.2.2</w:t>
      </w:r>
      <w:r>
        <w:tab/>
      </w:r>
      <w:r>
        <w:rPr>
          <w:bCs/>
        </w:rPr>
        <w:t>FR1+FR1 T</w:t>
      </w:r>
      <w:r w:rsidRPr="003A7DF6">
        <w:rPr>
          <w:bCs/>
        </w:rPr>
        <w:t>DD-TDD band combination</w:t>
      </w:r>
      <w:bookmarkEnd w:id="43"/>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Heading3"/>
        <w:ind w:left="0" w:firstLine="0"/>
      </w:pPr>
      <w:bookmarkStart w:id="44" w:name="_Toc95595056"/>
      <w:r>
        <w:t>5.2.3</w:t>
      </w:r>
      <w:r>
        <w:tab/>
      </w:r>
      <w:r w:rsidRPr="003A7DF6">
        <w:rPr>
          <w:bCs/>
        </w:rPr>
        <w:t>FR1+FR</w:t>
      </w:r>
      <w:r>
        <w:rPr>
          <w:bCs/>
        </w:rPr>
        <w:t>2</w:t>
      </w:r>
      <w:r w:rsidRPr="003A7DF6">
        <w:rPr>
          <w:bCs/>
        </w:rPr>
        <w:t xml:space="preserve"> FDD-TDD band combination</w:t>
      </w:r>
      <w:bookmarkEnd w:id="44"/>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Heading3"/>
        <w:ind w:left="0" w:firstLine="0"/>
      </w:pPr>
      <w:bookmarkStart w:id="45" w:name="_Toc95595057"/>
      <w:r>
        <w:t>5.2.4</w:t>
      </w:r>
      <w:r>
        <w:tab/>
      </w:r>
      <w:r w:rsidRPr="0097207E">
        <w:t>FR1+FR2 TDD-TDD band combination</w:t>
      </w:r>
      <w:bookmarkEnd w:id="45"/>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Heading3"/>
        <w:ind w:left="0" w:firstLine="0"/>
      </w:pPr>
      <w:bookmarkStart w:id="46" w:name="_Toc95595058"/>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Heading2"/>
        <w:spacing w:after="240"/>
        <w:ind w:left="0" w:firstLine="0"/>
      </w:pPr>
      <w:bookmarkStart w:id="47" w:name="_Toc95595059"/>
      <w:r>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lastRenderedPageBreak/>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48" w:name="tsgNames"/>
      <w:bookmarkStart w:id="49" w:name="_Toc95595060"/>
      <w:bookmarkEnd w:id="48"/>
      <w:r>
        <w:t>6</w:t>
      </w:r>
      <w:r w:rsidRPr="004D3578">
        <w:tab/>
      </w:r>
      <w:r w:rsidR="002D6C51">
        <w:rPr>
          <w:rFonts w:hint="eastAsia"/>
          <w:lang w:eastAsia="zh-CN"/>
        </w:rPr>
        <w:t>TDD-</w:t>
      </w:r>
      <w:r w:rsidR="002D6C51">
        <w:t>TDD band combinations</w:t>
      </w:r>
      <w:bookmarkEnd w:id="49"/>
    </w:p>
    <w:p w:rsidR="00D665AE" w:rsidRDefault="00D665AE" w:rsidP="00D665AE"/>
    <w:p w:rsidR="002D6C51" w:rsidRPr="00BF1953" w:rsidRDefault="002D6C51" w:rsidP="002D6C51">
      <w:pPr>
        <w:pStyle w:val="Heading2"/>
      </w:pPr>
      <w:bookmarkStart w:id="50" w:name="_Toc518944821"/>
      <w:bookmarkStart w:id="51" w:name="_Toc47613457"/>
      <w:bookmarkStart w:id="52" w:name="_Toc95595061"/>
      <w:r>
        <w:t>6</w:t>
      </w:r>
      <w:r w:rsidRPr="00BF1953">
        <w:t>.1</w:t>
      </w:r>
      <w:r w:rsidRPr="00BF1953">
        <w:tab/>
      </w:r>
      <w:bookmarkEnd w:id="50"/>
      <w:bookmarkEnd w:id="51"/>
      <w:r>
        <w:t>CA band combinations</w:t>
      </w:r>
      <w:bookmarkEnd w:id="52"/>
    </w:p>
    <w:p w:rsidR="002D6C51" w:rsidRDefault="002D6C51" w:rsidP="00D665AE"/>
    <w:p w:rsidR="002D6C51" w:rsidRDefault="002D6C51" w:rsidP="00D665AE"/>
    <w:p w:rsidR="002D6C51" w:rsidRPr="00BF1953" w:rsidRDefault="002D6C51" w:rsidP="002D6C51">
      <w:pPr>
        <w:pStyle w:val="Heading2"/>
      </w:pPr>
      <w:bookmarkStart w:id="53" w:name="_Toc95595062"/>
      <w:r>
        <w:t>6</w:t>
      </w:r>
      <w:r w:rsidRPr="00BF1953">
        <w:t>.</w:t>
      </w:r>
      <w:r>
        <w:t>2</w:t>
      </w:r>
      <w:r w:rsidRPr="00BF1953">
        <w:tab/>
      </w:r>
      <w:r>
        <w:t>SUL band combinations</w:t>
      </w:r>
      <w:bookmarkEnd w:id="53"/>
    </w:p>
    <w:p w:rsidR="002D6C51" w:rsidRDefault="002D6C51" w:rsidP="00D665AE"/>
    <w:p w:rsidR="002D6C51" w:rsidRDefault="002D6C51" w:rsidP="00D665AE"/>
    <w:p w:rsidR="002D6C51" w:rsidRPr="00BF1953" w:rsidRDefault="002D6C51" w:rsidP="002D6C51">
      <w:pPr>
        <w:pStyle w:val="Heading2"/>
      </w:pPr>
      <w:bookmarkStart w:id="54" w:name="_Toc95595063"/>
      <w:r>
        <w:t>6</w:t>
      </w:r>
      <w:r w:rsidRPr="00BF1953">
        <w:t>.</w:t>
      </w:r>
      <w:r>
        <w:t>3</w:t>
      </w:r>
      <w:r w:rsidRPr="00BF1953">
        <w:tab/>
      </w:r>
      <w:r>
        <w:t>MR-DC band combinations</w:t>
      </w:r>
      <w:bookmarkEnd w:id="54"/>
    </w:p>
    <w:p w:rsidR="002D6C51" w:rsidRDefault="002D6C51" w:rsidP="00D665AE"/>
    <w:p w:rsidR="002D6C51" w:rsidRDefault="002D6C51" w:rsidP="00D665AE"/>
    <w:p w:rsidR="002D6C51" w:rsidRPr="00BF1953" w:rsidRDefault="002D6C51" w:rsidP="002D6C51">
      <w:pPr>
        <w:pStyle w:val="Heading2"/>
      </w:pPr>
      <w:bookmarkStart w:id="55" w:name="_Toc95595064"/>
      <w:r>
        <w:t>6</w:t>
      </w:r>
      <w:r w:rsidRPr="00BF1953">
        <w:t>.</w:t>
      </w:r>
      <w:r>
        <w:t>4</w:t>
      </w:r>
      <w:r w:rsidRPr="00BF1953">
        <w:tab/>
      </w:r>
      <w:r>
        <w:t>NR-DC band combinations</w:t>
      </w:r>
      <w:bookmarkEnd w:id="55"/>
    </w:p>
    <w:p w:rsidR="002D6C51" w:rsidRDefault="002D6C51" w:rsidP="00D665AE"/>
    <w:p w:rsidR="00D665AE" w:rsidRDefault="00D665AE" w:rsidP="00EA1CAF">
      <w:pPr>
        <w:pStyle w:val="Heading1"/>
      </w:pPr>
      <w:bookmarkStart w:id="56" w:name="_Toc95595065"/>
      <w:r>
        <w:t>7</w:t>
      </w:r>
      <w:r w:rsidRPr="004D3578">
        <w:tab/>
      </w:r>
      <w:r w:rsidR="002D6C51">
        <w:t>FDD-TDD band combinations</w:t>
      </w:r>
      <w:bookmarkEnd w:id="56"/>
    </w:p>
    <w:p w:rsidR="00BD0F44" w:rsidRPr="00BF1953" w:rsidRDefault="00BD0F44" w:rsidP="00BD0F44">
      <w:pPr>
        <w:pStyle w:val="Heading2"/>
      </w:pPr>
      <w:bookmarkStart w:id="57" w:name="_Toc95595066"/>
      <w:r>
        <w:t>7</w:t>
      </w:r>
      <w:r w:rsidRPr="00BF1953">
        <w:t>.1</w:t>
      </w:r>
      <w:r w:rsidRPr="00BF1953">
        <w:tab/>
      </w:r>
      <w:r>
        <w:t>CA band combinations</w:t>
      </w:r>
      <w:bookmarkEnd w:id="57"/>
    </w:p>
    <w:p w:rsidR="00BD0F44" w:rsidRDefault="00BD0F44" w:rsidP="00BD0F44"/>
    <w:p w:rsidR="00BD0F44" w:rsidRPr="00BF1953" w:rsidRDefault="00BD0F44" w:rsidP="00BD0F44">
      <w:pPr>
        <w:pStyle w:val="Heading2"/>
      </w:pPr>
      <w:bookmarkStart w:id="58" w:name="_Toc95595067"/>
      <w:r>
        <w:t>7</w:t>
      </w:r>
      <w:r w:rsidRPr="00BF1953">
        <w:t>.</w:t>
      </w:r>
      <w:r>
        <w:t>2</w:t>
      </w:r>
      <w:r w:rsidRPr="00BF1953">
        <w:tab/>
      </w:r>
      <w:r>
        <w:t>SUL band combinations</w:t>
      </w:r>
      <w:bookmarkEnd w:id="58"/>
    </w:p>
    <w:p w:rsidR="00BD0F44" w:rsidRDefault="00BD0F44" w:rsidP="00BD0F44"/>
    <w:p w:rsidR="00BD0F44" w:rsidRDefault="00BD0F44" w:rsidP="00BD0F44"/>
    <w:p w:rsidR="00BD0F44" w:rsidRPr="00BF1953" w:rsidRDefault="00BD0F44" w:rsidP="00BD0F44">
      <w:pPr>
        <w:pStyle w:val="Heading2"/>
      </w:pPr>
      <w:bookmarkStart w:id="59" w:name="_Toc95595068"/>
      <w:r>
        <w:lastRenderedPageBreak/>
        <w:t>7</w:t>
      </w:r>
      <w:r w:rsidRPr="00BF1953">
        <w:t>.</w:t>
      </w:r>
      <w:r>
        <w:t>3</w:t>
      </w:r>
      <w:r w:rsidRPr="00BF1953">
        <w:tab/>
      </w:r>
      <w:r>
        <w:t>MR-DC band combinations</w:t>
      </w:r>
      <w:bookmarkEnd w:id="59"/>
    </w:p>
    <w:p w:rsidR="00BD0F44" w:rsidRDefault="00BD0F44" w:rsidP="00BD0F44"/>
    <w:p w:rsidR="00BD0F44" w:rsidRDefault="00BD0F44" w:rsidP="00BD0F44"/>
    <w:p w:rsidR="00BD0F44" w:rsidRPr="00BF1953" w:rsidRDefault="00BD0F44" w:rsidP="00BD0F44">
      <w:pPr>
        <w:pStyle w:val="Heading2"/>
      </w:pPr>
      <w:bookmarkStart w:id="60" w:name="_Toc95595069"/>
      <w:r>
        <w:t>7</w:t>
      </w:r>
      <w:r w:rsidRPr="00BF1953">
        <w:t>.</w:t>
      </w:r>
      <w:r>
        <w:t>4</w:t>
      </w:r>
      <w:r w:rsidRPr="00BF1953">
        <w:tab/>
      </w:r>
      <w:r>
        <w:t>NR-DC band combinations</w:t>
      </w:r>
      <w:bookmarkEnd w:id="60"/>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61" w:name="_Toc95595070"/>
      <w:r w:rsidR="00CC517D">
        <w:lastRenderedPageBreak/>
        <w:t>Annex A</w:t>
      </w:r>
      <w:r w:rsidRPr="004D3578">
        <w:t xml:space="preserve"> (informative):</w:t>
      </w:r>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EF675B" w:rsidP="003F6378">
            <w:pPr>
              <w:pStyle w:val="TAC"/>
              <w:jc w:val="left"/>
              <w:rPr>
                <w:sz w:val="16"/>
                <w:szCs w:val="16"/>
              </w:rPr>
            </w:pPr>
            <w:r w:rsidRPr="00EF675B">
              <w:rPr>
                <w:sz w:val="16"/>
                <w:szCs w:val="16"/>
              </w:rPr>
              <w:t>R4-2205579</w:t>
            </w:r>
            <w:bookmarkStart w:id="63" w:name="_GoBack"/>
            <w:bookmarkEnd w:id="63"/>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8C" w:rsidRDefault="005B148C">
      <w:r>
        <w:separator/>
      </w:r>
    </w:p>
  </w:endnote>
  <w:endnote w:type="continuationSeparator" w:id="0">
    <w:p w:rsidR="005B148C" w:rsidRDefault="005B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8C" w:rsidRDefault="005B148C">
      <w:r>
        <w:separator/>
      </w:r>
    </w:p>
  </w:footnote>
  <w:footnote w:type="continuationSeparator" w:id="0">
    <w:p w:rsidR="005B148C" w:rsidRDefault="005B1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675B">
      <w:rPr>
        <w:rFonts w:ascii="Arial" w:hAnsi="Arial" w:cs="Arial"/>
        <w:b/>
        <w:noProof/>
        <w:sz w:val="18"/>
        <w:szCs w:val="18"/>
      </w:rPr>
      <w:t>3GPP TR 38.839 V0.2.0 (2022-02)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F675B">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675B">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C47C3"/>
    <w:rsid w:val="000D58AB"/>
    <w:rsid w:val="00105B24"/>
    <w:rsid w:val="00112E7D"/>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D6C51"/>
    <w:rsid w:val="002E00EE"/>
    <w:rsid w:val="003172DC"/>
    <w:rsid w:val="0035462D"/>
    <w:rsid w:val="003562A6"/>
    <w:rsid w:val="003765B8"/>
    <w:rsid w:val="00395A7B"/>
    <w:rsid w:val="003A7C82"/>
    <w:rsid w:val="003C3971"/>
    <w:rsid w:val="003F6378"/>
    <w:rsid w:val="00421C64"/>
    <w:rsid w:val="00423334"/>
    <w:rsid w:val="004345EC"/>
    <w:rsid w:val="004347DD"/>
    <w:rsid w:val="0045684C"/>
    <w:rsid w:val="00461A2C"/>
    <w:rsid w:val="00465515"/>
    <w:rsid w:val="004B09E5"/>
    <w:rsid w:val="004D3578"/>
    <w:rsid w:val="004E213A"/>
    <w:rsid w:val="004E4268"/>
    <w:rsid w:val="004F0988"/>
    <w:rsid w:val="004F3340"/>
    <w:rsid w:val="00520981"/>
    <w:rsid w:val="0053388B"/>
    <w:rsid w:val="00535773"/>
    <w:rsid w:val="00541D2B"/>
    <w:rsid w:val="00543E6C"/>
    <w:rsid w:val="00565087"/>
    <w:rsid w:val="00597B11"/>
    <w:rsid w:val="005B148C"/>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EF675B"/>
    <w:rsid w:val="00F025A2"/>
    <w:rsid w:val="00F04712"/>
    <w:rsid w:val="00F13360"/>
    <w:rsid w:val="00F22EC7"/>
    <w:rsid w:val="00F26D20"/>
    <w:rsid w:val="00F325C8"/>
    <w:rsid w:val="00F653B8"/>
    <w:rsid w:val="00F9008D"/>
    <w:rsid w:val="00F96845"/>
    <w:rsid w:val="00FA1266"/>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C5572-AE7C-4F1B-966C-7949F0BE8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2678</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6</cp:revision>
  <cp:lastPrinted>2019-02-25T14:05:00Z</cp:lastPrinted>
  <dcterms:created xsi:type="dcterms:W3CDTF">2022-02-12T13:50:00Z</dcterms:created>
  <dcterms:modified xsi:type="dcterms:W3CDTF">2022-02-14T16:31:00Z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(3)3qFHEv27W9U58b6K1XOcJEoUMYCR7CMJBsZfwnzLGDUmRY7I3kg7x/gVLEH+iqk/q+Eo6nV7
pAabqIXQrMlN8w2ejHeRGO7k2xqS+UcJKwtqP7Tj3F6I8bXLhMLwsLpgOfjf3Zpxq/3fSOfL
YoXLZi6lmNoIx1QKuZyXMM6o7qyfOXj9ujC07XnHwtQUeCgqMkz9m36MNiHZT5/yx5TxSQ5S
iUX/kxrd8/1871bo2M</vt:lpwstr>
  </property>
  <property fmtid="{D5CDD505-2E9C-101B-9397-08002B2CF9AE}" pid="3" name="_2015_ms_pID_7253431">
    <vt:lpwstr>L9jtIFCYFbZHiZZsLbxok1n4+5CLUXofdKIhWjRe2jz7EQYlfzMCUd
swAZWe1LXHDIF4JyPvs0j5QXyuSuP2vyAUr+aPCLlTfPpWnKPb2mVvAt1R/8vviiEErVZ2Qv
Npn+OwrBNaTju/oU83PZ+kI04HtWKc6jFl7os0TScj1Z1a0imTc3DU+44bXOSkjVL02Y12Ov
U7O/ioMxHZ1fLwlNh5TjnxejGdeWOg4IC/aR</vt:lpwstr>
  </property>
  <property fmtid="{D5CDD505-2E9C-101B-9397-08002B2CF9AE}" pid="4" name="_2015_ms_pID_7253432">
    <vt:lpwstr>mA==</vt:lpwstr>
  </property>
</Properties>
</file>